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C7644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15920145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Abingdon, Berkshire. Chapman.</w:t>
      </w:r>
    </w:p>
    <w:p w14:paraId="1D47837E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8C40EE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A3C13B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Rumbald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him, </w:t>
      </w:r>
    </w:p>
    <w:p w14:paraId="5B38B4F2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Clerk of Ingatestone, Essex(q.v.),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</w:t>
      </w:r>
    </w:p>
    <w:p w14:paraId="298290D1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Thomas Alston of Abingdon(q.v.).</w:t>
      </w:r>
    </w:p>
    <w:p w14:paraId="10FA60CB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0600E6E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168521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FDFD81" w14:textId="77777777" w:rsidR="004E760E" w:rsidRDefault="004E760E" w:rsidP="004E760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799812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B4F5" w14:textId="77777777" w:rsidR="004E760E" w:rsidRDefault="004E760E" w:rsidP="009139A6">
      <w:r>
        <w:separator/>
      </w:r>
    </w:p>
  </w:endnote>
  <w:endnote w:type="continuationSeparator" w:id="0">
    <w:p w14:paraId="46C08549" w14:textId="77777777" w:rsidR="004E760E" w:rsidRDefault="004E76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D3C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9D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3A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B135" w14:textId="77777777" w:rsidR="004E760E" w:rsidRDefault="004E760E" w:rsidP="009139A6">
      <w:r>
        <w:separator/>
      </w:r>
    </w:p>
  </w:footnote>
  <w:footnote w:type="continuationSeparator" w:id="0">
    <w:p w14:paraId="3169F902" w14:textId="77777777" w:rsidR="004E760E" w:rsidRDefault="004E76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B6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F0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0A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60E"/>
    <w:rsid w:val="000666E0"/>
    <w:rsid w:val="002510B7"/>
    <w:rsid w:val="004E760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BB4D"/>
  <w15:chartTrackingRefBased/>
  <w15:docId w15:val="{AD71AC00-8411-428A-B483-9D42BE23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76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2022-07-23T20:04:00Z</dcterms:created>
  <dcterms:modified xsi:type="dcterms:W3CDTF">2022-07-23T20:05:00Z</dcterms:modified>
</cp:coreProperties>
</file>